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364" w:rsidRDefault="000F1364" w:rsidP="00361D05">
      <w:pPr>
        <w:jc w:val="center"/>
        <w:rPr>
          <w:b/>
          <w:sz w:val="28"/>
          <w:szCs w:val="28"/>
        </w:rPr>
      </w:pPr>
      <w:r w:rsidRPr="00AA35DB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Боготольского сельсовета</w:t>
      </w:r>
      <w:r w:rsidRPr="00AA35DB">
        <w:rPr>
          <w:b/>
          <w:sz w:val="28"/>
          <w:szCs w:val="28"/>
        </w:rPr>
        <w:t xml:space="preserve"> </w:t>
      </w:r>
    </w:p>
    <w:p w:rsidR="000F1364" w:rsidRPr="00AA35DB" w:rsidRDefault="000F1364" w:rsidP="00361D05">
      <w:pPr>
        <w:jc w:val="center"/>
        <w:rPr>
          <w:b/>
          <w:sz w:val="28"/>
          <w:szCs w:val="28"/>
        </w:rPr>
      </w:pPr>
      <w:r w:rsidRPr="00AA35DB">
        <w:rPr>
          <w:b/>
          <w:sz w:val="28"/>
          <w:szCs w:val="28"/>
        </w:rPr>
        <w:t>Боготольского района</w:t>
      </w:r>
    </w:p>
    <w:p w:rsidR="000F1364" w:rsidRPr="00AA35DB" w:rsidRDefault="000F1364" w:rsidP="00361D05">
      <w:pPr>
        <w:jc w:val="center"/>
        <w:rPr>
          <w:b/>
          <w:sz w:val="28"/>
          <w:szCs w:val="28"/>
        </w:rPr>
      </w:pPr>
      <w:r w:rsidRPr="00AA35DB">
        <w:rPr>
          <w:b/>
          <w:sz w:val="28"/>
          <w:szCs w:val="28"/>
        </w:rPr>
        <w:t>Красноярского края</w:t>
      </w:r>
    </w:p>
    <w:p w:rsidR="000F1364" w:rsidRPr="00AA35DB" w:rsidRDefault="000F1364" w:rsidP="00361D05">
      <w:pPr>
        <w:jc w:val="center"/>
        <w:rPr>
          <w:sz w:val="28"/>
          <w:szCs w:val="28"/>
        </w:rPr>
      </w:pPr>
    </w:p>
    <w:p w:rsidR="000F1364" w:rsidRPr="00AA35DB" w:rsidRDefault="000F1364" w:rsidP="00361D05">
      <w:pPr>
        <w:jc w:val="center"/>
        <w:rPr>
          <w:b/>
          <w:sz w:val="28"/>
          <w:szCs w:val="28"/>
        </w:rPr>
      </w:pPr>
      <w:r w:rsidRPr="00AA35DB">
        <w:rPr>
          <w:b/>
          <w:sz w:val="28"/>
          <w:szCs w:val="28"/>
        </w:rPr>
        <w:t>ПОСТАНОВЛЕНИЕ</w:t>
      </w:r>
    </w:p>
    <w:p w:rsidR="000F1364" w:rsidRPr="00AA35DB" w:rsidRDefault="000F1364" w:rsidP="00361D05">
      <w:pPr>
        <w:rPr>
          <w:b/>
          <w:sz w:val="28"/>
          <w:szCs w:val="28"/>
        </w:rPr>
      </w:pPr>
    </w:p>
    <w:p w:rsidR="000F1364" w:rsidRPr="00AA35DB" w:rsidRDefault="000F1364" w:rsidP="00361D05">
      <w:pPr>
        <w:rPr>
          <w:b/>
          <w:sz w:val="28"/>
          <w:szCs w:val="28"/>
        </w:rPr>
      </w:pPr>
    </w:p>
    <w:p w:rsidR="000F1364" w:rsidRPr="00AA35DB" w:rsidRDefault="000F1364" w:rsidP="00361D05">
      <w:pPr>
        <w:jc w:val="both"/>
        <w:rPr>
          <w:sz w:val="28"/>
          <w:szCs w:val="28"/>
        </w:rPr>
      </w:pPr>
      <w:r w:rsidRPr="00AA35DB">
        <w:rPr>
          <w:sz w:val="28"/>
          <w:szCs w:val="28"/>
        </w:rPr>
        <w:t>«</w:t>
      </w:r>
      <w:r>
        <w:rPr>
          <w:sz w:val="28"/>
          <w:szCs w:val="28"/>
        </w:rPr>
        <w:t xml:space="preserve">30» октября 2015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№ 133</w:t>
      </w:r>
    </w:p>
    <w:p w:rsidR="000F1364" w:rsidRDefault="000F1364" w:rsidP="00361D05">
      <w:pPr>
        <w:jc w:val="center"/>
      </w:pPr>
    </w:p>
    <w:p w:rsidR="000F1364" w:rsidRDefault="000F1364" w:rsidP="00361D05">
      <w:pPr>
        <w:rPr>
          <w:sz w:val="28"/>
          <w:szCs w:val="28"/>
        </w:rPr>
      </w:pPr>
    </w:p>
    <w:p w:rsidR="000F1364" w:rsidRDefault="000F1364" w:rsidP="00361D05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 муниципальной программы   </w:t>
      </w:r>
    </w:p>
    <w:p w:rsidR="000F1364" w:rsidRDefault="000F1364" w:rsidP="00361D05">
      <w:pPr>
        <w:rPr>
          <w:sz w:val="28"/>
          <w:szCs w:val="28"/>
        </w:rPr>
      </w:pPr>
      <w:r>
        <w:rPr>
          <w:sz w:val="28"/>
          <w:szCs w:val="28"/>
        </w:rPr>
        <w:t>«Обеспечение пожарной безопасности</w:t>
      </w:r>
    </w:p>
    <w:p w:rsidR="000F1364" w:rsidRDefault="000F1364" w:rsidP="00361D05">
      <w:pPr>
        <w:rPr>
          <w:sz w:val="28"/>
          <w:szCs w:val="28"/>
        </w:rPr>
      </w:pPr>
      <w:r>
        <w:rPr>
          <w:sz w:val="28"/>
          <w:szCs w:val="28"/>
        </w:rPr>
        <w:t>и защита населения и территории</w:t>
      </w:r>
    </w:p>
    <w:p w:rsidR="000F1364" w:rsidRDefault="000F1364" w:rsidP="00361D05">
      <w:pPr>
        <w:rPr>
          <w:sz w:val="28"/>
          <w:szCs w:val="28"/>
        </w:rPr>
      </w:pPr>
      <w:r>
        <w:rPr>
          <w:sz w:val="28"/>
          <w:szCs w:val="28"/>
        </w:rPr>
        <w:t xml:space="preserve">Боготольского сельсовета от </w:t>
      </w:r>
    </w:p>
    <w:p w:rsidR="000F1364" w:rsidRDefault="000F1364" w:rsidP="00361D05">
      <w:pPr>
        <w:rPr>
          <w:sz w:val="28"/>
          <w:szCs w:val="28"/>
        </w:rPr>
      </w:pPr>
      <w:r>
        <w:rPr>
          <w:sz w:val="28"/>
          <w:szCs w:val="28"/>
        </w:rPr>
        <w:t>чрезвычайных ситуаций природного и</w:t>
      </w:r>
    </w:p>
    <w:p w:rsidR="000F1364" w:rsidRDefault="000F1364" w:rsidP="00361D05">
      <w:pPr>
        <w:rPr>
          <w:sz w:val="28"/>
          <w:szCs w:val="28"/>
        </w:rPr>
      </w:pPr>
      <w:r>
        <w:rPr>
          <w:sz w:val="28"/>
          <w:szCs w:val="28"/>
        </w:rPr>
        <w:t>техногенного характера на 2014-2018 годы»</w:t>
      </w:r>
    </w:p>
    <w:p w:rsidR="000F1364" w:rsidRDefault="000F1364" w:rsidP="00361D05">
      <w:pPr>
        <w:jc w:val="both"/>
        <w:rPr>
          <w:sz w:val="28"/>
          <w:szCs w:val="28"/>
        </w:rPr>
      </w:pPr>
    </w:p>
    <w:p w:rsidR="000F1364" w:rsidRPr="00FB5AE5" w:rsidRDefault="000F1364" w:rsidP="00361D05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782086">
        <w:rPr>
          <w:sz w:val="28"/>
          <w:szCs w:val="28"/>
        </w:rPr>
        <w:t xml:space="preserve">В соответствии со статьей 14 Федерального закона от 06.10.2003 </w:t>
      </w:r>
      <w:r>
        <w:rPr>
          <w:sz w:val="28"/>
          <w:szCs w:val="28"/>
        </w:rPr>
        <w:t xml:space="preserve">       </w:t>
      </w:r>
      <w:r w:rsidRPr="00782086">
        <w:rPr>
          <w:sz w:val="28"/>
          <w:szCs w:val="28"/>
        </w:rPr>
        <w:t>№</w:t>
      </w:r>
      <w:r>
        <w:rPr>
          <w:sz w:val="28"/>
          <w:szCs w:val="28"/>
        </w:rPr>
        <w:t xml:space="preserve"> 131-ФЗ «</w:t>
      </w:r>
      <w:r w:rsidRPr="00782086">
        <w:rPr>
          <w:sz w:val="28"/>
          <w:szCs w:val="28"/>
        </w:rPr>
        <w:t>Об общих принципах организации местного самоуправл</w:t>
      </w:r>
      <w:r>
        <w:rPr>
          <w:sz w:val="28"/>
          <w:szCs w:val="28"/>
        </w:rPr>
        <w:t>ения      в Российской Федерации», статьей 31 Устава Боготольского сельсовета Боготольского района Красноярского края, ПОСТАНОВЛЯЮ</w:t>
      </w:r>
      <w:r w:rsidRPr="00FB5AE5">
        <w:rPr>
          <w:sz w:val="28"/>
          <w:szCs w:val="28"/>
        </w:rPr>
        <w:t>:</w:t>
      </w:r>
    </w:p>
    <w:p w:rsidR="000F1364" w:rsidRDefault="000F1364" w:rsidP="00361D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Утвердить муниципальную</w:t>
      </w:r>
      <w:r w:rsidRPr="00FB5AE5">
        <w:rPr>
          <w:sz w:val="28"/>
          <w:szCs w:val="28"/>
        </w:rPr>
        <w:t xml:space="preserve"> программу</w:t>
      </w:r>
      <w:r>
        <w:rPr>
          <w:sz w:val="28"/>
          <w:szCs w:val="28"/>
        </w:rPr>
        <w:t xml:space="preserve">   «Обеспечение пожарной безопасности и защита населения и территории  Боготольского сельсовета от чрезвычайных ситуаций природного и техногенного характера на 2014-2018 годы»  (прилагается).</w:t>
      </w:r>
    </w:p>
    <w:p w:rsidR="000F1364" w:rsidRPr="00AF4F9F" w:rsidRDefault="000F1364" w:rsidP="00875F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Настоящее постановление опубликовать  </w:t>
      </w:r>
      <w:r w:rsidRPr="005A542F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общественно-политической </w:t>
      </w:r>
      <w:r w:rsidRPr="005A542F">
        <w:rPr>
          <w:sz w:val="28"/>
          <w:szCs w:val="28"/>
        </w:rPr>
        <w:t>газете</w:t>
      </w:r>
      <w:r>
        <w:rPr>
          <w:sz w:val="28"/>
          <w:szCs w:val="28"/>
        </w:rPr>
        <w:t xml:space="preserve"> «Земля боготольская» и разместить</w:t>
      </w:r>
      <w:r w:rsidRPr="00AF4F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официальном сайте администрации Боготольского района  в сети Интернет  </w:t>
      </w:r>
      <w:hyperlink r:id="rId4" w:history="1">
        <w:r w:rsidRPr="00AF4F9F">
          <w:rPr>
            <w:rStyle w:val="Hyperlink"/>
            <w:sz w:val="28"/>
            <w:szCs w:val="28"/>
            <w:lang w:val="en-US"/>
          </w:rPr>
          <w:t>www</w:t>
        </w:r>
        <w:r w:rsidRPr="00AF4F9F">
          <w:rPr>
            <w:rStyle w:val="Hyperlink"/>
            <w:sz w:val="28"/>
            <w:szCs w:val="28"/>
          </w:rPr>
          <w:t>.</w:t>
        </w:r>
        <w:r w:rsidRPr="00AF4F9F">
          <w:rPr>
            <w:rStyle w:val="Hyperlink"/>
            <w:sz w:val="28"/>
            <w:szCs w:val="28"/>
            <w:lang w:val="en-US"/>
          </w:rPr>
          <w:t>bogotol</w:t>
        </w:r>
        <w:r w:rsidRPr="00AF4F9F">
          <w:rPr>
            <w:rStyle w:val="Hyperlink"/>
            <w:sz w:val="28"/>
            <w:szCs w:val="28"/>
          </w:rPr>
          <w:t>-</w:t>
        </w:r>
        <w:r w:rsidRPr="00AF4F9F">
          <w:rPr>
            <w:rStyle w:val="Hyperlink"/>
            <w:sz w:val="28"/>
            <w:szCs w:val="28"/>
            <w:lang w:val="en-US"/>
          </w:rPr>
          <w:t>r</w:t>
        </w:r>
        <w:r w:rsidRPr="00AF4F9F">
          <w:rPr>
            <w:rStyle w:val="Hyperlink"/>
            <w:sz w:val="28"/>
            <w:szCs w:val="28"/>
          </w:rPr>
          <w:t>.</w:t>
        </w:r>
        <w:r w:rsidRPr="00AF4F9F">
          <w:rPr>
            <w:rStyle w:val="Hyperlink"/>
            <w:sz w:val="28"/>
            <w:szCs w:val="28"/>
            <w:lang w:val="en-US"/>
          </w:rPr>
          <w:t>ru</w:t>
        </w:r>
      </w:hyperlink>
      <w:r w:rsidRPr="00AF4F9F">
        <w:rPr>
          <w:sz w:val="28"/>
          <w:szCs w:val="28"/>
        </w:rPr>
        <w:t>,</w:t>
      </w:r>
      <w:r>
        <w:rPr>
          <w:sz w:val="28"/>
          <w:szCs w:val="28"/>
        </w:rPr>
        <w:t xml:space="preserve"> на странице администрации Боготольского сельсовета.</w:t>
      </w:r>
    </w:p>
    <w:p w:rsidR="000F1364" w:rsidRDefault="000F1364" w:rsidP="00361D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  в день, следующий  за днем его официального  опубликования, но не ранее  1 января 2016 года.</w:t>
      </w:r>
    </w:p>
    <w:p w:rsidR="000F1364" w:rsidRDefault="000F1364" w:rsidP="00361D05">
      <w:pPr>
        <w:ind w:firstLine="708"/>
        <w:jc w:val="both"/>
        <w:rPr>
          <w:sz w:val="28"/>
          <w:szCs w:val="28"/>
        </w:rPr>
      </w:pPr>
    </w:p>
    <w:p w:rsidR="000F1364" w:rsidRDefault="000F1364" w:rsidP="00361D05">
      <w:pPr>
        <w:ind w:firstLine="708"/>
        <w:jc w:val="both"/>
        <w:rPr>
          <w:sz w:val="28"/>
          <w:szCs w:val="28"/>
        </w:rPr>
      </w:pPr>
    </w:p>
    <w:p w:rsidR="000F1364" w:rsidRDefault="000F1364" w:rsidP="00361D0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Боготольского сельсовета                                              С.А. Филиппов</w:t>
      </w:r>
    </w:p>
    <w:p w:rsidR="000F1364" w:rsidRDefault="000F1364" w:rsidP="00361D05"/>
    <w:p w:rsidR="000F1364" w:rsidRDefault="000F1364" w:rsidP="00361D05"/>
    <w:p w:rsidR="000F1364" w:rsidRDefault="000F1364" w:rsidP="00361D05"/>
    <w:p w:rsidR="000F1364" w:rsidRDefault="000F1364" w:rsidP="00361D05"/>
    <w:p w:rsidR="000F1364" w:rsidRDefault="000F1364" w:rsidP="00361D05"/>
    <w:p w:rsidR="000F1364" w:rsidRDefault="000F1364"/>
    <w:sectPr w:rsidR="000F1364" w:rsidSect="00204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1D05"/>
    <w:rsid w:val="000F1364"/>
    <w:rsid w:val="002042C3"/>
    <w:rsid w:val="002A656C"/>
    <w:rsid w:val="00361D05"/>
    <w:rsid w:val="004121B4"/>
    <w:rsid w:val="00504D8F"/>
    <w:rsid w:val="00537A97"/>
    <w:rsid w:val="005A542F"/>
    <w:rsid w:val="00714A9E"/>
    <w:rsid w:val="00741F00"/>
    <w:rsid w:val="00782086"/>
    <w:rsid w:val="008235F1"/>
    <w:rsid w:val="00875FFD"/>
    <w:rsid w:val="008F2B30"/>
    <w:rsid w:val="0093600B"/>
    <w:rsid w:val="00942AE5"/>
    <w:rsid w:val="00AA35DB"/>
    <w:rsid w:val="00AF4F9F"/>
    <w:rsid w:val="00B96F6D"/>
    <w:rsid w:val="00C30B36"/>
    <w:rsid w:val="00D10BD7"/>
    <w:rsid w:val="00E75540"/>
    <w:rsid w:val="00F866AB"/>
    <w:rsid w:val="00F97C74"/>
    <w:rsid w:val="00FB5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D0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75FF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41F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368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207</Words>
  <Characters>1186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2015-11-05T04:10:00Z</cp:lastPrinted>
  <dcterms:created xsi:type="dcterms:W3CDTF">2013-11-01T07:29:00Z</dcterms:created>
  <dcterms:modified xsi:type="dcterms:W3CDTF">2015-11-05T04:11:00Z</dcterms:modified>
</cp:coreProperties>
</file>